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ECFB4" w14:textId="77777777" w:rsidR="00A15F2C" w:rsidRDefault="00A15F2C" w:rsidP="00A15F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NORBROUGH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D22F90B" w14:textId="77777777" w:rsidR="00A15F2C" w:rsidRDefault="00A15F2C" w:rsidP="00A15F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Stone, Kent.</w:t>
      </w:r>
    </w:p>
    <w:p w14:paraId="61B8EDDD" w14:textId="77777777" w:rsidR="00A15F2C" w:rsidRDefault="00A15F2C" w:rsidP="00A15F2C">
      <w:pPr>
        <w:pStyle w:val="NoSpacing"/>
        <w:jc w:val="both"/>
        <w:rPr>
          <w:rFonts w:cs="Times New Roman"/>
          <w:szCs w:val="24"/>
        </w:rPr>
      </w:pPr>
    </w:p>
    <w:p w14:paraId="0E8A3372" w14:textId="77777777" w:rsidR="00A15F2C" w:rsidRDefault="00A15F2C" w:rsidP="00A15F2C">
      <w:pPr>
        <w:pStyle w:val="NoSpacing"/>
        <w:jc w:val="both"/>
        <w:rPr>
          <w:rFonts w:cs="Times New Roman"/>
          <w:szCs w:val="24"/>
        </w:rPr>
      </w:pPr>
    </w:p>
    <w:p w14:paraId="66E44F10" w14:textId="77777777" w:rsidR="00A15F2C" w:rsidRDefault="00A15F2C" w:rsidP="00A15F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his Will.</w:t>
      </w:r>
    </w:p>
    <w:p w14:paraId="5FBA10EC" w14:textId="77777777" w:rsidR="00A15F2C" w:rsidRDefault="00A15F2C" w:rsidP="00A15F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00280E19" w14:textId="77777777" w:rsidR="00A15F2C" w:rsidRDefault="00A15F2C" w:rsidP="00A15F2C">
      <w:pPr>
        <w:pStyle w:val="NoSpacing"/>
        <w:jc w:val="both"/>
        <w:rPr>
          <w:rFonts w:cs="Times New Roman"/>
          <w:szCs w:val="24"/>
        </w:rPr>
      </w:pPr>
    </w:p>
    <w:p w14:paraId="1BB178D3" w14:textId="77777777" w:rsidR="00A15F2C" w:rsidRDefault="00A15F2C" w:rsidP="00A15F2C">
      <w:pPr>
        <w:pStyle w:val="NoSpacing"/>
        <w:jc w:val="both"/>
        <w:rPr>
          <w:rFonts w:cs="Times New Roman"/>
          <w:szCs w:val="24"/>
        </w:rPr>
      </w:pPr>
    </w:p>
    <w:p w14:paraId="027502C9" w14:textId="77777777" w:rsidR="00A15F2C" w:rsidRDefault="00A15F2C" w:rsidP="00A15F2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24 July 2022</w:t>
      </w:r>
    </w:p>
    <w:p w14:paraId="4A4A28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EBF53" w14:textId="77777777" w:rsidR="00A15F2C" w:rsidRDefault="00A15F2C" w:rsidP="009139A6">
      <w:r>
        <w:separator/>
      </w:r>
    </w:p>
  </w:endnote>
  <w:endnote w:type="continuationSeparator" w:id="0">
    <w:p w14:paraId="55317AF8" w14:textId="77777777" w:rsidR="00A15F2C" w:rsidRDefault="00A15F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58C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8A8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74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64BCD" w14:textId="77777777" w:rsidR="00A15F2C" w:rsidRDefault="00A15F2C" w:rsidP="009139A6">
      <w:r>
        <w:separator/>
      </w:r>
    </w:p>
  </w:footnote>
  <w:footnote w:type="continuationSeparator" w:id="0">
    <w:p w14:paraId="79E047A1" w14:textId="77777777" w:rsidR="00A15F2C" w:rsidRDefault="00A15F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521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F7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0A8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F2C"/>
    <w:rsid w:val="000666E0"/>
    <w:rsid w:val="002510B7"/>
    <w:rsid w:val="005C130B"/>
    <w:rsid w:val="00826F5C"/>
    <w:rsid w:val="009139A6"/>
    <w:rsid w:val="009448BB"/>
    <w:rsid w:val="00947624"/>
    <w:rsid w:val="00A15F2C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B0B6F"/>
  <w15:chartTrackingRefBased/>
  <w15:docId w15:val="{6BA12AED-66A5-41FD-9A28-2B4D8E4BF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5F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2022-11-06T08:07:00Z</dcterms:created>
  <dcterms:modified xsi:type="dcterms:W3CDTF">2022-11-06T08:08:00Z</dcterms:modified>
</cp:coreProperties>
</file>